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Р.В. Бринстеру</w:t>
            </w:r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д.21,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9B0E83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9B0E83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EEB" w:rsidRDefault="00C96EE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>Думы Кондинского района 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>в соответствии с Регламентом Думы Кондинского района вношу указанный проект решения Думы Кондинского района для заочного голосования, путем письменного поименного опроса депутатов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="00F77C67">
        <w:rPr>
          <w:rFonts w:ascii="Times New Roman" w:hAnsi="Times New Roman" w:cs="Times New Roman"/>
          <w:sz w:val="28"/>
          <w:szCs w:val="28"/>
        </w:rPr>
        <w:t>1</w:t>
      </w:r>
      <w:r w:rsidR="0055009E">
        <w:rPr>
          <w:rFonts w:ascii="Times New Roman" w:hAnsi="Times New Roman" w:cs="Times New Roman"/>
          <w:sz w:val="28"/>
          <w:szCs w:val="28"/>
        </w:rPr>
        <w:t>6</w:t>
      </w:r>
      <w:r w:rsidR="00D809DE" w:rsidRPr="004F69EC">
        <w:rPr>
          <w:rFonts w:ascii="Times New Roman" w:hAnsi="Times New Roman" w:cs="Times New Roman"/>
          <w:sz w:val="28"/>
          <w:szCs w:val="28"/>
        </w:rPr>
        <w:t>.0</w:t>
      </w:r>
      <w:r w:rsidR="009B0E83">
        <w:rPr>
          <w:rFonts w:ascii="Times New Roman" w:hAnsi="Times New Roman" w:cs="Times New Roman"/>
          <w:sz w:val="28"/>
          <w:szCs w:val="28"/>
        </w:rPr>
        <w:t>8</w:t>
      </w:r>
      <w:bookmarkStart w:id="2" w:name="_GoBack"/>
      <w:bookmarkEnd w:id="2"/>
      <w:r w:rsidR="00D809DE" w:rsidRPr="004F69EC">
        <w:rPr>
          <w:rFonts w:ascii="Times New Roman" w:hAnsi="Times New Roman" w:cs="Times New Roman"/>
          <w:sz w:val="28"/>
          <w:szCs w:val="28"/>
        </w:rPr>
        <w:t>.2024 года</w:t>
      </w:r>
      <w:r w:rsidRPr="004F69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проведения антикоррупционной экспертизы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9B0E83" w:rsidP="009B0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A5FF925" wp14:editId="2EE5E4EC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[ДатаС 1] по [ДатаПо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9B0E83" w:rsidP="009B0E8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F77C6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заместитель</w:t>
      </w:r>
      <w:r w:rsidR="00623AD8">
        <w:rPr>
          <w:rFonts w:ascii="Times New Roman" w:hAnsi="Times New Roman" w:cs="Times New Roman"/>
          <w:bCs/>
          <w:sz w:val="18"/>
          <w:szCs w:val="18"/>
        </w:rPr>
        <w:t xml:space="preserve">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 w:rsidR="00623AD8"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attachedTemplate r:id="rId1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B0E83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ECACD-7618-48B5-890B-0F03E87F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2024-08-14T07:35:00Z</dcterms:modified>
</cp:coreProperties>
</file>